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927"/>
        <w:gridCol w:w="4927"/>
      </w:tblGrid>
      <w:tr w:rsidR="00ED46A7" w:rsidRPr="00622055" w:rsidTr="00622055">
        <w:tc>
          <w:tcPr>
            <w:tcW w:w="4927" w:type="dxa"/>
          </w:tcPr>
          <w:p w:rsidR="00ED46A7" w:rsidRPr="00622055" w:rsidRDefault="00ED46A7" w:rsidP="0062205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ED46A7" w:rsidRPr="00622055" w:rsidRDefault="00ED46A7" w:rsidP="006220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</w:p>
          <w:p w:rsidR="00ED46A7" w:rsidRPr="00622055" w:rsidRDefault="00ED46A7" w:rsidP="006220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D46A7" w:rsidRPr="00622055" w:rsidRDefault="00ED46A7" w:rsidP="00F4468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055">
              <w:rPr>
                <w:rFonts w:ascii="Times New Roman" w:hAnsi="Times New Roman"/>
                <w:sz w:val="28"/>
                <w:szCs w:val="28"/>
              </w:rPr>
              <w:t>к Административному регламенту предоставления министерством сел</w:t>
            </w:r>
            <w:r w:rsidRPr="00622055">
              <w:rPr>
                <w:rFonts w:ascii="Times New Roman" w:hAnsi="Times New Roman"/>
                <w:sz w:val="28"/>
                <w:szCs w:val="28"/>
              </w:rPr>
              <w:t>ь</w:t>
            </w:r>
            <w:r w:rsidRPr="00622055">
              <w:rPr>
                <w:rFonts w:ascii="Times New Roman" w:hAnsi="Times New Roman"/>
                <w:sz w:val="28"/>
                <w:szCs w:val="28"/>
              </w:rPr>
              <w:t>ского хозяйства и перерабатывающей промышленности Красн</w:t>
            </w:r>
            <w:r>
              <w:rPr>
                <w:rFonts w:ascii="Times New Roman" w:hAnsi="Times New Roman"/>
                <w:sz w:val="28"/>
                <w:szCs w:val="28"/>
              </w:rPr>
              <w:t>одарского края</w:t>
            </w:r>
            <w:r w:rsidRPr="00622055">
              <w:rPr>
                <w:rFonts w:ascii="Times New Roman" w:hAnsi="Times New Roman"/>
                <w:sz w:val="28"/>
                <w:szCs w:val="28"/>
              </w:rPr>
              <w:t xml:space="preserve"> государственной услуги на возмещ</w:t>
            </w:r>
            <w:r w:rsidRPr="00622055">
              <w:rPr>
                <w:rFonts w:ascii="Times New Roman" w:hAnsi="Times New Roman"/>
                <w:sz w:val="28"/>
                <w:szCs w:val="28"/>
              </w:rPr>
              <w:t>е</w:t>
            </w:r>
            <w:r w:rsidRPr="00622055">
              <w:rPr>
                <w:rFonts w:ascii="Times New Roman" w:hAnsi="Times New Roman"/>
                <w:sz w:val="28"/>
                <w:szCs w:val="28"/>
              </w:rPr>
              <w:t>ние части затрат сельскохозяйстве</w:t>
            </w:r>
            <w:r w:rsidRPr="00622055">
              <w:rPr>
                <w:rFonts w:ascii="Times New Roman" w:hAnsi="Times New Roman"/>
                <w:sz w:val="28"/>
                <w:szCs w:val="28"/>
              </w:rPr>
              <w:t>н</w:t>
            </w:r>
            <w:r w:rsidRPr="00622055">
              <w:rPr>
                <w:rFonts w:ascii="Times New Roman" w:hAnsi="Times New Roman"/>
                <w:sz w:val="28"/>
                <w:szCs w:val="28"/>
              </w:rPr>
              <w:t>ных товаропроизводителей на уплату страховых премий по договорам сел</w:t>
            </w:r>
            <w:r w:rsidRPr="00622055">
              <w:rPr>
                <w:rFonts w:ascii="Times New Roman" w:hAnsi="Times New Roman"/>
                <w:sz w:val="28"/>
                <w:szCs w:val="28"/>
              </w:rPr>
              <w:t>ь</w:t>
            </w:r>
            <w:r w:rsidRPr="00622055">
              <w:rPr>
                <w:rFonts w:ascii="Times New Roman" w:hAnsi="Times New Roman"/>
                <w:sz w:val="28"/>
                <w:szCs w:val="28"/>
              </w:rPr>
              <w:t>скохозяйственного страхования</w:t>
            </w:r>
          </w:p>
        </w:tc>
      </w:tr>
    </w:tbl>
    <w:p w:rsidR="00ED46A7" w:rsidRPr="00343460" w:rsidRDefault="00ED46A7" w:rsidP="000E0AC3">
      <w:pPr>
        <w:pStyle w:val="ConsPlusTitle"/>
        <w:rPr>
          <w:sz w:val="28"/>
          <w:szCs w:val="28"/>
        </w:rPr>
      </w:pPr>
    </w:p>
    <w:p w:rsidR="00ED46A7" w:rsidRPr="00343460" w:rsidRDefault="00ED46A7" w:rsidP="000E0AC3">
      <w:pPr>
        <w:spacing w:line="240" w:lineRule="auto"/>
        <w:ind w:left="2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D46A7" w:rsidRPr="00D12204" w:rsidRDefault="00ED46A7" w:rsidP="000E0AC3">
      <w:pPr>
        <w:spacing w:line="240" w:lineRule="auto"/>
        <w:ind w:left="2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2204">
        <w:rPr>
          <w:rFonts w:ascii="Times New Roman" w:hAnsi="Times New Roman"/>
          <w:b/>
          <w:sz w:val="28"/>
          <w:szCs w:val="28"/>
          <w:lang w:eastAsia="ru-RU"/>
        </w:rPr>
        <w:t>РАСШИФРОВКА</w:t>
      </w:r>
    </w:p>
    <w:p w:rsidR="00ED46A7" w:rsidRPr="00D12204" w:rsidRDefault="00ED46A7" w:rsidP="000E0AC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2204">
        <w:rPr>
          <w:rFonts w:ascii="Times New Roman" w:hAnsi="Times New Roman"/>
          <w:b/>
          <w:sz w:val="28"/>
          <w:szCs w:val="28"/>
          <w:lang w:eastAsia="ru-RU"/>
        </w:rPr>
        <w:t xml:space="preserve">выручки по видам деятельности </w:t>
      </w:r>
    </w:p>
    <w:p w:rsidR="00ED46A7" w:rsidRPr="00343460" w:rsidRDefault="00ED46A7" w:rsidP="000E0AC3">
      <w:pPr>
        <w:spacing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43460">
        <w:rPr>
          <w:rFonts w:ascii="Times New Roman" w:hAnsi="Times New Roman"/>
          <w:sz w:val="28"/>
          <w:szCs w:val="28"/>
          <w:lang w:eastAsia="ru-RU"/>
        </w:rPr>
        <w:t>_______________________________</w:t>
      </w:r>
    </w:p>
    <w:p w:rsidR="00ED46A7" w:rsidRPr="00343460" w:rsidRDefault="00ED46A7" w:rsidP="000E0AC3">
      <w:pPr>
        <w:spacing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343460">
        <w:rPr>
          <w:rFonts w:ascii="Times New Roman" w:hAnsi="Times New Roman"/>
          <w:sz w:val="20"/>
          <w:szCs w:val="20"/>
          <w:lang w:eastAsia="ru-RU"/>
        </w:rPr>
        <w:t>(наименование заявителя, ИНН, район)</w:t>
      </w:r>
    </w:p>
    <w:p w:rsidR="00ED46A7" w:rsidRPr="00343460" w:rsidRDefault="00ED46A7" w:rsidP="000E0AC3">
      <w:pPr>
        <w:spacing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D46A7" w:rsidRPr="00343460" w:rsidRDefault="00ED46A7" w:rsidP="000E0AC3">
      <w:pPr>
        <w:spacing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 20</w:t>
      </w:r>
      <w:r>
        <w:rPr>
          <w:rFonts w:ascii="Times New Roman" w:hAnsi="Times New Roman"/>
          <w:sz w:val="28"/>
          <w:szCs w:val="28"/>
          <w:lang w:val="en-US" w:eastAsia="ru-RU"/>
        </w:rPr>
        <w:t xml:space="preserve">13 </w:t>
      </w:r>
      <w:r w:rsidRPr="00343460">
        <w:rPr>
          <w:rFonts w:ascii="Times New Roman" w:hAnsi="Times New Roman"/>
          <w:sz w:val="28"/>
          <w:szCs w:val="28"/>
          <w:lang w:eastAsia="ru-RU"/>
        </w:rPr>
        <w:t>год</w:t>
      </w:r>
    </w:p>
    <w:p w:rsidR="00ED46A7" w:rsidRPr="00343460" w:rsidRDefault="00ED46A7" w:rsidP="000E0AC3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6292"/>
        <w:gridCol w:w="2389"/>
      </w:tblGrid>
      <w:tr w:rsidR="00ED46A7" w:rsidRPr="00622055" w:rsidTr="000E0AC3">
        <w:tc>
          <w:tcPr>
            <w:tcW w:w="816" w:type="dxa"/>
            <w:vAlign w:val="center"/>
          </w:tcPr>
          <w:p w:rsidR="00ED46A7" w:rsidRPr="00343460" w:rsidRDefault="00ED46A7" w:rsidP="000E0A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ED46A7" w:rsidRPr="00343460" w:rsidRDefault="00ED46A7" w:rsidP="000E0A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  <w:p w:rsidR="00ED46A7" w:rsidRPr="00343460" w:rsidRDefault="00ED46A7" w:rsidP="000E0A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92" w:type="dxa"/>
            <w:vAlign w:val="center"/>
          </w:tcPr>
          <w:p w:rsidR="00ED46A7" w:rsidRPr="00343460" w:rsidRDefault="00ED46A7" w:rsidP="000E0A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Вид деятельности</w:t>
            </w:r>
          </w:p>
        </w:tc>
        <w:tc>
          <w:tcPr>
            <w:tcW w:w="2389" w:type="dxa"/>
            <w:vAlign w:val="center"/>
          </w:tcPr>
          <w:p w:rsidR="00ED46A7" w:rsidRPr="00343460" w:rsidRDefault="00ED46A7" w:rsidP="000E0A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Сумма выручки, тыс. руб.</w:t>
            </w:r>
          </w:p>
        </w:tc>
      </w:tr>
      <w:tr w:rsidR="00ED46A7" w:rsidRPr="00622055" w:rsidTr="000E0AC3">
        <w:tc>
          <w:tcPr>
            <w:tcW w:w="816" w:type="dxa"/>
            <w:vAlign w:val="center"/>
          </w:tcPr>
          <w:p w:rsidR="00ED46A7" w:rsidRPr="00D12204" w:rsidRDefault="00ED46A7" w:rsidP="000E0A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292" w:type="dxa"/>
            <w:vAlign w:val="center"/>
          </w:tcPr>
          <w:p w:rsidR="00ED46A7" w:rsidRPr="00D12204" w:rsidRDefault="00ED46A7" w:rsidP="000E0A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389" w:type="dxa"/>
            <w:vAlign w:val="center"/>
          </w:tcPr>
          <w:p w:rsidR="00ED46A7" w:rsidRPr="00D12204" w:rsidRDefault="00ED46A7" w:rsidP="000E0A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ED46A7" w:rsidRPr="00622055" w:rsidTr="000E0AC3">
        <w:trPr>
          <w:trHeight w:val="2342"/>
        </w:trPr>
        <w:tc>
          <w:tcPr>
            <w:tcW w:w="816" w:type="dxa"/>
          </w:tcPr>
          <w:p w:rsidR="00ED46A7" w:rsidRPr="00343460" w:rsidRDefault="00ED46A7" w:rsidP="000E0A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  <w:p w:rsidR="00ED46A7" w:rsidRPr="00343460" w:rsidRDefault="00ED46A7" w:rsidP="000E0A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D46A7" w:rsidRPr="00343460" w:rsidRDefault="00ED46A7" w:rsidP="000E0A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D46A7" w:rsidRPr="00343460" w:rsidRDefault="00ED46A7" w:rsidP="000E0A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D46A7" w:rsidRPr="00343460" w:rsidRDefault="00ED46A7" w:rsidP="000E0A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292" w:type="dxa"/>
          </w:tcPr>
          <w:p w:rsidR="00ED46A7" w:rsidRPr="00343460" w:rsidRDefault="00ED46A7" w:rsidP="000E0AC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Выручка от реализации товаров, продукции, работ, услуг (без НДС, акцизов), всего</w:t>
            </w:r>
          </w:p>
          <w:p w:rsidR="00ED46A7" w:rsidRPr="00343460" w:rsidRDefault="00ED46A7" w:rsidP="000E0AC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D46A7" w:rsidRPr="00343460" w:rsidRDefault="00ED46A7" w:rsidP="000E0AC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выручка от реализации произведенной сел</w:t>
            </w: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скохозяйственной продукции, ее первичной и последу</w:t>
            </w: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ю</w:t>
            </w: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щей (промышленной) переработки (в том числе на аре</w:t>
            </w: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дованных основных средствах) в соответствии с перечнем, утверждаемым Правительством Российской Федерации</w:t>
            </w:r>
          </w:p>
        </w:tc>
        <w:tc>
          <w:tcPr>
            <w:tcW w:w="2389" w:type="dxa"/>
          </w:tcPr>
          <w:p w:rsidR="00ED46A7" w:rsidRPr="00343460" w:rsidRDefault="00ED46A7" w:rsidP="000E0A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46A7" w:rsidRPr="00622055" w:rsidTr="000E0AC3">
        <w:tc>
          <w:tcPr>
            <w:tcW w:w="816" w:type="dxa"/>
          </w:tcPr>
          <w:p w:rsidR="00ED46A7" w:rsidRPr="00343460" w:rsidRDefault="00ED46A7" w:rsidP="000E0A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92" w:type="dxa"/>
          </w:tcPr>
          <w:p w:rsidR="00ED46A7" w:rsidRPr="00343460" w:rsidRDefault="00ED46A7" w:rsidP="000E0AC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Доля выручки от реализации произведенной сельскох</w:t>
            </w: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343460">
              <w:rPr>
                <w:rFonts w:ascii="Times New Roman" w:hAnsi="Times New Roman"/>
                <w:sz w:val="24"/>
                <w:szCs w:val="24"/>
                <w:lang w:eastAsia="ru-RU"/>
              </w:rPr>
              <w:t>зяйственной продукции в общем объеме выручки, %  (стр.2 = стр.1.1/ стр.1 *100)</w:t>
            </w:r>
          </w:p>
        </w:tc>
        <w:tc>
          <w:tcPr>
            <w:tcW w:w="2389" w:type="dxa"/>
          </w:tcPr>
          <w:p w:rsidR="00ED46A7" w:rsidRPr="00343460" w:rsidRDefault="00ED46A7" w:rsidP="000E0A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D46A7" w:rsidRDefault="00ED46A7" w:rsidP="000E0AC3">
      <w:pPr>
        <w:spacing w:line="240" w:lineRule="auto"/>
        <w:rPr>
          <w:rFonts w:ascii="Times New Roman" w:hAnsi="Times New Roman"/>
          <w:sz w:val="16"/>
          <w:szCs w:val="16"/>
          <w:lang w:val="en-US" w:eastAsia="ru-RU"/>
        </w:rPr>
      </w:pPr>
    </w:p>
    <w:p w:rsidR="00ED46A7" w:rsidRPr="008A54A6" w:rsidRDefault="00ED46A7" w:rsidP="000E0AC3">
      <w:pPr>
        <w:spacing w:line="240" w:lineRule="auto"/>
        <w:rPr>
          <w:rFonts w:ascii="Times New Roman" w:hAnsi="Times New Roman"/>
          <w:sz w:val="16"/>
          <w:szCs w:val="16"/>
          <w:lang w:val="en-US" w:eastAsia="ru-RU"/>
        </w:rPr>
      </w:pPr>
    </w:p>
    <w:p w:rsidR="00ED46A7" w:rsidRPr="00343460" w:rsidRDefault="00ED46A7" w:rsidP="000E0AC3">
      <w:pPr>
        <w:spacing w:line="240" w:lineRule="auto"/>
        <w:ind w:right="-261"/>
        <w:rPr>
          <w:rFonts w:ascii="Times New Roman" w:hAnsi="Times New Roman"/>
          <w:bCs/>
          <w:sz w:val="28"/>
          <w:szCs w:val="28"/>
          <w:lang w:eastAsia="ru-RU"/>
        </w:rPr>
      </w:pPr>
      <w:r w:rsidRPr="00343460">
        <w:rPr>
          <w:rFonts w:ascii="Times New Roman" w:hAnsi="Times New Roman"/>
          <w:bCs/>
          <w:sz w:val="28"/>
          <w:szCs w:val="28"/>
          <w:lang w:eastAsia="ru-RU"/>
        </w:rPr>
        <w:t>Руководитель</w:t>
      </w:r>
      <w:r w:rsidRPr="0034346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_____________      </w:t>
      </w:r>
      <w:r w:rsidRPr="00343460">
        <w:rPr>
          <w:rFonts w:ascii="Times New Roman" w:hAnsi="Times New Roman"/>
          <w:bCs/>
          <w:sz w:val="28"/>
          <w:szCs w:val="28"/>
          <w:lang w:eastAsia="ru-RU"/>
        </w:rPr>
        <w:t>____________         _______________________</w:t>
      </w:r>
    </w:p>
    <w:p w:rsidR="00ED46A7" w:rsidRPr="00343460" w:rsidRDefault="00ED46A7" w:rsidP="000E0AC3">
      <w:pPr>
        <w:spacing w:line="240" w:lineRule="auto"/>
        <w:ind w:right="-261"/>
        <w:rPr>
          <w:rFonts w:ascii="Times New Roman" w:hAnsi="Times New Roman"/>
          <w:bCs/>
          <w:sz w:val="20"/>
          <w:szCs w:val="20"/>
          <w:lang w:eastAsia="ru-RU"/>
        </w:rPr>
      </w:pPr>
      <w:r w:rsidRPr="00343460">
        <w:rPr>
          <w:rFonts w:ascii="Times New Roman" w:hAnsi="Times New Roman"/>
          <w:bCs/>
          <w:sz w:val="28"/>
          <w:szCs w:val="28"/>
          <w:lang w:eastAsia="ru-RU"/>
        </w:rPr>
        <w:t>М.П.</w:t>
      </w:r>
      <w:r w:rsidRPr="00343460">
        <w:rPr>
          <w:rFonts w:ascii="Times New Roman" w:hAnsi="Times New Roman"/>
          <w:bCs/>
          <w:sz w:val="20"/>
          <w:szCs w:val="20"/>
          <w:lang w:eastAsia="ru-RU"/>
        </w:rPr>
        <w:t xml:space="preserve">                                 (должность)                           (подпись)                                            (Ф.И.О.)</w:t>
      </w:r>
    </w:p>
    <w:p w:rsidR="00ED46A7" w:rsidRPr="00343460" w:rsidRDefault="00ED46A7" w:rsidP="000E0AC3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D46A7" w:rsidRPr="00343460" w:rsidRDefault="00ED46A7" w:rsidP="000E0AC3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43460">
        <w:rPr>
          <w:rFonts w:ascii="Times New Roman" w:hAnsi="Times New Roman"/>
          <w:sz w:val="28"/>
          <w:szCs w:val="28"/>
          <w:lang w:eastAsia="ru-RU"/>
        </w:rPr>
        <w:t xml:space="preserve">Главный бухгалтер    ________________          __________________________                   </w:t>
      </w:r>
    </w:p>
    <w:p w:rsidR="00ED46A7" w:rsidRPr="00343460" w:rsidRDefault="00ED46A7" w:rsidP="000E0AC3">
      <w:pPr>
        <w:spacing w:line="240" w:lineRule="auto"/>
        <w:rPr>
          <w:rFonts w:ascii="Times New Roman" w:hAnsi="Times New Roman"/>
          <w:sz w:val="20"/>
          <w:szCs w:val="20"/>
          <w:lang w:eastAsia="ru-RU"/>
        </w:rPr>
      </w:pPr>
      <w:r w:rsidRPr="00343460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(подпись)                                                               (Ф.И.О)</w:t>
      </w:r>
    </w:p>
    <w:p w:rsidR="00ED46A7" w:rsidRPr="00343460" w:rsidRDefault="00ED46A7" w:rsidP="000E0AC3">
      <w:pPr>
        <w:spacing w:line="240" w:lineRule="auto"/>
        <w:jc w:val="center"/>
        <w:rPr>
          <w:rFonts w:ascii="Times New Roman" w:hAnsi="Times New Roman"/>
          <w:bCs/>
          <w:sz w:val="16"/>
          <w:szCs w:val="16"/>
          <w:lang w:eastAsia="ru-RU"/>
        </w:rPr>
      </w:pPr>
    </w:p>
    <w:p w:rsidR="00ED46A7" w:rsidRDefault="00ED46A7" w:rsidP="00F1710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ED46A7" w:rsidSect="00C62A0A">
      <w:pgSz w:w="11906" w:h="16838"/>
      <w:pgMar w:top="1134" w:right="567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46A7" w:rsidRDefault="00ED46A7" w:rsidP="00E7013C">
      <w:pPr>
        <w:spacing w:line="240" w:lineRule="auto"/>
      </w:pPr>
      <w:r>
        <w:separator/>
      </w:r>
    </w:p>
  </w:endnote>
  <w:endnote w:type="continuationSeparator" w:id="1">
    <w:p w:rsidR="00ED46A7" w:rsidRDefault="00ED46A7" w:rsidP="00E70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46A7" w:rsidRDefault="00ED46A7" w:rsidP="00E7013C">
      <w:pPr>
        <w:spacing w:line="240" w:lineRule="auto"/>
      </w:pPr>
      <w:r>
        <w:separator/>
      </w:r>
    </w:p>
  </w:footnote>
  <w:footnote w:type="continuationSeparator" w:id="1">
    <w:p w:rsidR="00ED46A7" w:rsidRDefault="00ED46A7" w:rsidP="00E7013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3182"/>
    <w:rsid w:val="00033160"/>
    <w:rsid w:val="00035631"/>
    <w:rsid w:val="00036E39"/>
    <w:rsid w:val="000439E2"/>
    <w:rsid w:val="00043CB0"/>
    <w:rsid w:val="0004626F"/>
    <w:rsid w:val="00056B41"/>
    <w:rsid w:val="00056B62"/>
    <w:rsid w:val="00057FD5"/>
    <w:rsid w:val="000644B1"/>
    <w:rsid w:val="00065EB8"/>
    <w:rsid w:val="00066633"/>
    <w:rsid w:val="00081DB6"/>
    <w:rsid w:val="000951A5"/>
    <w:rsid w:val="00097A2C"/>
    <w:rsid w:val="000A17D5"/>
    <w:rsid w:val="000A28BF"/>
    <w:rsid w:val="000A5041"/>
    <w:rsid w:val="000B0B9B"/>
    <w:rsid w:val="000C179D"/>
    <w:rsid w:val="000C4EF2"/>
    <w:rsid w:val="000C5580"/>
    <w:rsid w:val="000C5F7C"/>
    <w:rsid w:val="000D0260"/>
    <w:rsid w:val="000D25F7"/>
    <w:rsid w:val="000D3F71"/>
    <w:rsid w:val="000D4CF3"/>
    <w:rsid w:val="000E0AC3"/>
    <w:rsid w:val="000F2F3A"/>
    <w:rsid w:val="000F382D"/>
    <w:rsid w:val="00104DCF"/>
    <w:rsid w:val="00106DF8"/>
    <w:rsid w:val="00123496"/>
    <w:rsid w:val="001265DF"/>
    <w:rsid w:val="00127692"/>
    <w:rsid w:val="00144D39"/>
    <w:rsid w:val="00154129"/>
    <w:rsid w:val="00155592"/>
    <w:rsid w:val="00167F06"/>
    <w:rsid w:val="00173D94"/>
    <w:rsid w:val="001914C7"/>
    <w:rsid w:val="001A036E"/>
    <w:rsid w:val="001A1798"/>
    <w:rsid w:val="001A4C52"/>
    <w:rsid w:val="001A506B"/>
    <w:rsid w:val="001A55F1"/>
    <w:rsid w:val="001A6B9D"/>
    <w:rsid w:val="001A7D3C"/>
    <w:rsid w:val="001B311C"/>
    <w:rsid w:val="001B6C08"/>
    <w:rsid w:val="001C17A5"/>
    <w:rsid w:val="001C3770"/>
    <w:rsid w:val="001C594D"/>
    <w:rsid w:val="001D7FFA"/>
    <w:rsid w:val="001E43B9"/>
    <w:rsid w:val="001E59D9"/>
    <w:rsid w:val="001F35E3"/>
    <w:rsid w:val="001F4293"/>
    <w:rsid w:val="00205811"/>
    <w:rsid w:val="00225EF1"/>
    <w:rsid w:val="002353C2"/>
    <w:rsid w:val="00235F46"/>
    <w:rsid w:val="00236FAE"/>
    <w:rsid w:val="00242E3F"/>
    <w:rsid w:val="002451C2"/>
    <w:rsid w:val="002501A4"/>
    <w:rsid w:val="00253F0C"/>
    <w:rsid w:val="002571F1"/>
    <w:rsid w:val="00260AD3"/>
    <w:rsid w:val="0026488A"/>
    <w:rsid w:val="00274A5E"/>
    <w:rsid w:val="00276D89"/>
    <w:rsid w:val="00276F8E"/>
    <w:rsid w:val="00280BA4"/>
    <w:rsid w:val="00287ABD"/>
    <w:rsid w:val="00296E85"/>
    <w:rsid w:val="00297B2C"/>
    <w:rsid w:val="002B25E1"/>
    <w:rsid w:val="002C18FF"/>
    <w:rsid w:val="002C24D2"/>
    <w:rsid w:val="002C5E82"/>
    <w:rsid w:val="002E1297"/>
    <w:rsid w:val="002E180D"/>
    <w:rsid w:val="002F7769"/>
    <w:rsid w:val="00300594"/>
    <w:rsid w:val="003043A6"/>
    <w:rsid w:val="00305CE6"/>
    <w:rsid w:val="00322559"/>
    <w:rsid w:val="00322BC4"/>
    <w:rsid w:val="00327ACF"/>
    <w:rsid w:val="00330127"/>
    <w:rsid w:val="0034045E"/>
    <w:rsid w:val="00341B2A"/>
    <w:rsid w:val="00343460"/>
    <w:rsid w:val="003473A7"/>
    <w:rsid w:val="00347DE5"/>
    <w:rsid w:val="00351AAE"/>
    <w:rsid w:val="00363EE0"/>
    <w:rsid w:val="00364AC1"/>
    <w:rsid w:val="0037062C"/>
    <w:rsid w:val="00377603"/>
    <w:rsid w:val="00380C8A"/>
    <w:rsid w:val="0038395C"/>
    <w:rsid w:val="00384432"/>
    <w:rsid w:val="00392722"/>
    <w:rsid w:val="00395DC2"/>
    <w:rsid w:val="003D00AC"/>
    <w:rsid w:val="003D0A29"/>
    <w:rsid w:val="003D476B"/>
    <w:rsid w:val="003D74A9"/>
    <w:rsid w:val="003E3439"/>
    <w:rsid w:val="003E4C23"/>
    <w:rsid w:val="003E55D5"/>
    <w:rsid w:val="003E6E7C"/>
    <w:rsid w:val="003F055D"/>
    <w:rsid w:val="003F4424"/>
    <w:rsid w:val="00400F36"/>
    <w:rsid w:val="004013A8"/>
    <w:rsid w:val="00401447"/>
    <w:rsid w:val="00402A79"/>
    <w:rsid w:val="00404DEA"/>
    <w:rsid w:val="00422C1D"/>
    <w:rsid w:val="00425977"/>
    <w:rsid w:val="00425D77"/>
    <w:rsid w:val="004300CB"/>
    <w:rsid w:val="00431D99"/>
    <w:rsid w:val="00435655"/>
    <w:rsid w:val="00436C3A"/>
    <w:rsid w:val="00444565"/>
    <w:rsid w:val="00447900"/>
    <w:rsid w:val="004533B8"/>
    <w:rsid w:val="0045623E"/>
    <w:rsid w:val="00460E23"/>
    <w:rsid w:val="00480B18"/>
    <w:rsid w:val="00491D9C"/>
    <w:rsid w:val="00494736"/>
    <w:rsid w:val="004C29A7"/>
    <w:rsid w:val="004C400A"/>
    <w:rsid w:val="004C5076"/>
    <w:rsid w:val="004D6040"/>
    <w:rsid w:val="004E1FE9"/>
    <w:rsid w:val="004E304B"/>
    <w:rsid w:val="004E7916"/>
    <w:rsid w:val="004F4EFD"/>
    <w:rsid w:val="004F7908"/>
    <w:rsid w:val="00510E3F"/>
    <w:rsid w:val="00513AF1"/>
    <w:rsid w:val="00517106"/>
    <w:rsid w:val="005171E1"/>
    <w:rsid w:val="00523A61"/>
    <w:rsid w:val="005246E3"/>
    <w:rsid w:val="00524E89"/>
    <w:rsid w:val="00525212"/>
    <w:rsid w:val="00525FDD"/>
    <w:rsid w:val="005261CC"/>
    <w:rsid w:val="00530D8E"/>
    <w:rsid w:val="00533482"/>
    <w:rsid w:val="00535043"/>
    <w:rsid w:val="005424C7"/>
    <w:rsid w:val="00543004"/>
    <w:rsid w:val="00557C75"/>
    <w:rsid w:val="005632C3"/>
    <w:rsid w:val="00565A13"/>
    <w:rsid w:val="005700FF"/>
    <w:rsid w:val="00570DCB"/>
    <w:rsid w:val="005756F7"/>
    <w:rsid w:val="0057783E"/>
    <w:rsid w:val="00577C8A"/>
    <w:rsid w:val="00583500"/>
    <w:rsid w:val="00584C8C"/>
    <w:rsid w:val="005A24C8"/>
    <w:rsid w:val="005A2CD5"/>
    <w:rsid w:val="005B3596"/>
    <w:rsid w:val="005C39A8"/>
    <w:rsid w:val="005D6798"/>
    <w:rsid w:val="005E2A98"/>
    <w:rsid w:val="005E377C"/>
    <w:rsid w:val="005E3BD5"/>
    <w:rsid w:val="005E443C"/>
    <w:rsid w:val="005E6E4D"/>
    <w:rsid w:val="005F17B5"/>
    <w:rsid w:val="005F43C0"/>
    <w:rsid w:val="00602AD9"/>
    <w:rsid w:val="00607407"/>
    <w:rsid w:val="0061048D"/>
    <w:rsid w:val="00610973"/>
    <w:rsid w:val="006111F7"/>
    <w:rsid w:val="00613D8C"/>
    <w:rsid w:val="00622055"/>
    <w:rsid w:val="0062362F"/>
    <w:rsid w:val="00646799"/>
    <w:rsid w:val="006563AB"/>
    <w:rsid w:val="00662C81"/>
    <w:rsid w:val="00664290"/>
    <w:rsid w:val="00665972"/>
    <w:rsid w:val="00673160"/>
    <w:rsid w:val="00675478"/>
    <w:rsid w:val="006754FB"/>
    <w:rsid w:val="00694423"/>
    <w:rsid w:val="0069748F"/>
    <w:rsid w:val="006B1843"/>
    <w:rsid w:val="006B396C"/>
    <w:rsid w:val="006C00EB"/>
    <w:rsid w:val="006C5785"/>
    <w:rsid w:val="006D5FF5"/>
    <w:rsid w:val="006D72FA"/>
    <w:rsid w:val="006E0040"/>
    <w:rsid w:val="006E6297"/>
    <w:rsid w:val="006E701D"/>
    <w:rsid w:val="006F117C"/>
    <w:rsid w:val="007008D5"/>
    <w:rsid w:val="0070369E"/>
    <w:rsid w:val="00704CA2"/>
    <w:rsid w:val="00710AFF"/>
    <w:rsid w:val="00727313"/>
    <w:rsid w:val="00737BCA"/>
    <w:rsid w:val="00740B42"/>
    <w:rsid w:val="00740F16"/>
    <w:rsid w:val="00741161"/>
    <w:rsid w:val="00751FE3"/>
    <w:rsid w:val="00763D06"/>
    <w:rsid w:val="00764EF7"/>
    <w:rsid w:val="007652C8"/>
    <w:rsid w:val="007676E7"/>
    <w:rsid w:val="00772CF1"/>
    <w:rsid w:val="00776374"/>
    <w:rsid w:val="007862EB"/>
    <w:rsid w:val="00791CFD"/>
    <w:rsid w:val="0079211F"/>
    <w:rsid w:val="007943E3"/>
    <w:rsid w:val="00794C33"/>
    <w:rsid w:val="00794F00"/>
    <w:rsid w:val="007B458A"/>
    <w:rsid w:val="007B7508"/>
    <w:rsid w:val="007E121E"/>
    <w:rsid w:val="007E1FEE"/>
    <w:rsid w:val="007E7492"/>
    <w:rsid w:val="007F18DD"/>
    <w:rsid w:val="007F20CE"/>
    <w:rsid w:val="007F7BC2"/>
    <w:rsid w:val="00804B2C"/>
    <w:rsid w:val="00810D51"/>
    <w:rsid w:val="00816C84"/>
    <w:rsid w:val="008231C1"/>
    <w:rsid w:val="00830743"/>
    <w:rsid w:val="0084156D"/>
    <w:rsid w:val="00841DAE"/>
    <w:rsid w:val="00841E96"/>
    <w:rsid w:val="00842827"/>
    <w:rsid w:val="00845353"/>
    <w:rsid w:val="008564CC"/>
    <w:rsid w:val="008607EF"/>
    <w:rsid w:val="00861F88"/>
    <w:rsid w:val="00870703"/>
    <w:rsid w:val="00876168"/>
    <w:rsid w:val="0087662C"/>
    <w:rsid w:val="008771F1"/>
    <w:rsid w:val="00884267"/>
    <w:rsid w:val="008842CC"/>
    <w:rsid w:val="008A54A6"/>
    <w:rsid w:val="008B3182"/>
    <w:rsid w:val="008C74B3"/>
    <w:rsid w:val="008C7ECE"/>
    <w:rsid w:val="008D056A"/>
    <w:rsid w:val="008D5D68"/>
    <w:rsid w:val="008D6D5F"/>
    <w:rsid w:val="008E4742"/>
    <w:rsid w:val="008E736D"/>
    <w:rsid w:val="008E7F44"/>
    <w:rsid w:val="008F3898"/>
    <w:rsid w:val="009009F6"/>
    <w:rsid w:val="00903AD9"/>
    <w:rsid w:val="00906295"/>
    <w:rsid w:val="009112B9"/>
    <w:rsid w:val="00912979"/>
    <w:rsid w:val="0091416A"/>
    <w:rsid w:val="00922272"/>
    <w:rsid w:val="0093169B"/>
    <w:rsid w:val="00941870"/>
    <w:rsid w:val="009429FD"/>
    <w:rsid w:val="00943154"/>
    <w:rsid w:val="00943CBC"/>
    <w:rsid w:val="00945342"/>
    <w:rsid w:val="009609FB"/>
    <w:rsid w:val="00960F71"/>
    <w:rsid w:val="0096360B"/>
    <w:rsid w:val="009642B9"/>
    <w:rsid w:val="00972CA0"/>
    <w:rsid w:val="00976B24"/>
    <w:rsid w:val="009817BD"/>
    <w:rsid w:val="00987235"/>
    <w:rsid w:val="009917A5"/>
    <w:rsid w:val="00997D43"/>
    <w:rsid w:val="009A2EC4"/>
    <w:rsid w:val="009B3A4B"/>
    <w:rsid w:val="009B4233"/>
    <w:rsid w:val="009B64C5"/>
    <w:rsid w:val="009B71C9"/>
    <w:rsid w:val="009C4961"/>
    <w:rsid w:val="009C5A91"/>
    <w:rsid w:val="009D2731"/>
    <w:rsid w:val="009D3A24"/>
    <w:rsid w:val="009D7499"/>
    <w:rsid w:val="009D7E75"/>
    <w:rsid w:val="009E1C68"/>
    <w:rsid w:val="009E2994"/>
    <w:rsid w:val="009E42A1"/>
    <w:rsid w:val="009E4A21"/>
    <w:rsid w:val="009F19A2"/>
    <w:rsid w:val="009F1DE1"/>
    <w:rsid w:val="009F7172"/>
    <w:rsid w:val="00A02113"/>
    <w:rsid w:val="00A10794"/>
    <w:rsid w:val="00A213A5"/>
    <w:rsid w:val="00A30DA2"/>
    <w:rsid w:val="00A32D39"/>
    <w:rsid w:val="00A359CE"/>
    <w:rsid w:val="00A508B7"/>
    <w:rsid w:val="00A54544"/>
    <w:rsid w:val="00A627F9"/>
    <w:rsid w:val="00A702AE"/>
    <w:rsid w:val="00A7332B"/>
    <w:rsid w:val="00A75003"/>
    <w:rsid w:val="00A75043"/>
    <w:rsid w:val="00A97084"/>
    <w:rsid w:val="00AA1044"/>
    <w:rsid w:val="00AA3440"/>
    <w:rsid w:val="00AA691E"/>
    <w:rsid w:val="00AB0DB6"/>
    <w:rsid w:val="00AB13CD"/>
    <w:rsid w:val="00AB5E9B"/>
    <w:rsid w:val="00AC596E"/>
    <w:rsid w:val="00AC5C5F"/>
    <w:rsid w:val="00AC6088"/>
    <w:rsid w:val="00AD186C"/>
    <w:rsid w:val="00AE014D"/>
    <w:rsid w:val="00AE0DEC"/>
    <w:rsid w:val="00B041AC"/>
    <w:rsid w:val="00B10552"/>
    <w:rsid w:val="00B16DF0"/>
    <w:rsid w:val="00B1768D"/>
    <w:rsid w:val="00B24AD7"/>
    <w:rsid w:val="00B26982"/>
    <w:rsid w:val="00B26985"/>
    <w:rsid w:val="00B336B2"/>
    <w:rsid w:val="00B35E31"/>
    <w:rsid w:val="00B407C3"/>
    <w:rsid w:val="00B536DA"/>
    <w:rsid w:val="00B545E7"/>
    <w:rsid w:val="00B54DF7"/>
    <w:rsid w:val="00B54F96"/>
    <w:rsid w:val="00B5775B"/>
    <w:rsid w:val="00B57C14"/>
    <w:rsid w:val="00B61328"/>
    <w:rsid w:val="00B71A2F"/>
    <w:rsid w:val="00B76FFB"/>
    <w:rsid w:val="00B812AB"/>
    <w:rsid w:val="00B86DA8"/>
    <w:rsid w:val="00BA2BBF"/>
    <w:rsid w:val="00BA361B"/>
    <w:rsid w:val="00BA3870"/>
    <w:rsid w:val="00BA64FC"/>
    <w:rsid w:val="00BA6816"/>
    <w:rsid w:val="00BB5293"/>
    <w:rsid w:val="00BC0CC7"/>
    <w:rsid w:val="00BC6B3B"/>
    <w:rsid w:val="00BD1445"/>
    <w:rsid w:val="00BE1077"/>
    <w:rsid w:val="00BE49E8"/>
    <w:rsid w:val="00BE6E1D"/>
    <w:rsid w:val="00BF048C"/>
    <w:rsid w:val="00BF141B"/>
    <w:rsid w:val="00BF155B"/>
    <w:rsid w:val="00BF1DF1"/>
    <w:rsid w:val="00BF67AE"/>
    <w:rsid w:val="00C0170C"/>
    <w:rsid w:val="00C11B53"/>
    <w:rsid w:val="00C12014"/>
    <w:rsid w:val="00C166B5"/>
    <w:rsid w:val="00C172EB"/>
    <w:rsid w:val="00C204FF"/>
    <w:rsid w:val="00C20E65"/>
    <w:rsid w:val="00C22765"/>
    <w:rsid w:val="00C22D20"/>
    <w:rsid w:val="00C2458D"/>
    <w:rsid w:val="00C26E0B"/>
    <w:rsid w:val="00C327E0"/>
    <w:rsid w:val="00C36603"/>
    <w:rsid w:val="00C4156E"/>
    <w:rsid w:val="00C42333"/>
    <w:rsid w:val="00C500B4"/>
    <w:rsid w:val="00C51FF0"/>
    <w:rsid w:val="00C528ED"/>
    <w:rsid w:val="00C52EE9"/>
    <w:rsid w:val="00C545F6"/>
    <w:rsid w:val="00C62A0A"/>
    <w:rsid w:val="00C635DB"/>
    <w:rsid w:val="00CA530C"/>
    <w:rsid w:val="00CA5863"/>
    <w:rsid w:val="00CA7565"/>
    <w:rsid w:val="00CB228F"/>
    <w:rsid w:val="00CB7A02"/>
    <w:rsid w:val="00CB7A2B"/>
    <w:rsid w:val="00CC2847"/>
    <w:rsid w:val="00CC32C8"/>
    <w:rsid w:val="00CD081D"/>
    <w:rsid w:val="00CE3968"/>
    <w:rsid w:val="00CE40E3"/>
    <w:rsid w:val="00CF5AB4"/>
    <w:rsid w:val="00CF6BB7"/>
    <w:rsid w:val="00D000FC"/>
    <w:rsid w:val="00D04269"/>
    <w:rsid w:val="00D06FC3"/>
    <w:rsid w:val="00D1158E"/>
    <w:rsid w:val="00D12204"/>
    <w:rsid w:val="00D13813"/>
    <w:rsid w:val="00D17BF5"/>
    <w:rsid w:val="00D21B19"/>
    <w:rsid w:val="00D23FE9"/>
    <w:rsid w:val="00D26B5F"/>
    <w:rsid w:val="00D327FD"/>
    <w:rsid w:val="00D36F9C"/>
    <w:rsid w:val="00D41741"/>
    <w:rsid w:val="00D4220C"/>
    <w:rsid w:val="00D505AF"/>
    <w:rsid w:val="00D545AE"/>
    <w:rsid w:val="00D64921"/>
    <w:rsid w:val="00D65E3A"/>
    <w:rsid w:val="00D66BA7"/>
    <w:rsid w:val="00D66D00"/>
    <w:rsid w:val="00D7148B"/>
    <w:rsid w:val="00D72E73"/>
    <w:rsid w:val="00D80BD6"/>
    <w:rsid w:val="00D81745"/>
    <w:rsid w:val="00D84C9A"/>
    <w:rsid w:val="00D92E6F"/>
    <w:rsid w:val="00D936BF"/>
    <w:rsid w:val="00DA1D50"/>
    <w:rsid w:val="00DA302F"/>
    <w:rsid w:val="00DA77F7"/>
    <w:rsid w:val="00DB1B68"/>
    <w:rsid w:val="00DB280D"/>
    <w:rsid w:val="00DB4038"/>
    <w:rsid w:val="00DB6EEA"/>
    <w:rsid w:val="00DC1CCD"/>
    <w:rsid w:val="00DC2F04"/>
    <w:rsid w:val="00DC6466"/>
    <w:rsid w:val="00DE0786"/>
    <w:rsid w:val="00DE4DF5"/>
    <w:rsid w:val="00DE6EB4"/>
    <w:rsid w:val="00DF1DE0"/>
    <w:rsid w:val="00DF36B7"/>
    <w:rsid w:val="00DF4AA5"/>
    <w:rsid w:val="00E0284C"/>
    <w:rsid w:val="00E0376D"/>
    <w:rsid w:val="00E1141F"/>
    <w:rsid w:val="00E132E9"/>
    <w:rsid w:val="00E15AAD"/>
    <w:rsid w:val="00E234BF"/>
    <w:rsid w:val="00E412D4"/>
    <w:rsid w:val="00E4438E"/>
    <w:rsid w:val="00E44400"/>
    <w:rsid w:val="00E44B40"/>
    <w:rsid w:val="00E50F0A"/>
    <w:rsid w:val="00E5341E"/>
    <w:rsid w:val="00E553D8"/>
    <w:rsid w:val="00E64F5C"/>
    <w:rsid w:val="00E67A6E"/>
    <w:rsid w:val="00E7013C"/>
    <w:rsid w:val="00E8530B"/>
    <w:rsid w:val="00E91F8A"/>
    <w:rsid w:val="00EA1030"/>
    <w:rsid w:val="00EA4B4D"/>
    <w:rsid w:val="00EA4CA7"/>
    <w:rsid w:val="00EA5DD7"/>
    <w:rsid w:val="00EA6083"/>
    <w:rsid w:val="00EB008B"/>
    <w:rsid w:val="00EB4FFC"/>
    <w:rsid w:val="00EB5F32"/>
    <w:rsid w:val="00EB7716"/>
    <w:rsid w:val="00EC25A5"/>
    <w:rsid w:val="00EC37DF"/>
    <w:rsid w:val="00EC588E"/>
    <w:rsid w:val="00EC7D14"/>
    <w:rsid w:val="00ED169C"/>
    <w:rsid w:val="00ED20E0"/>
    <w:rsid w:val="00ED46A7"/>
    <w:rsid w:val="00ED53E3"/>
    <w:rsid w:val="00EE348C"/>
    <w:rsid w:val="00EE3529"/>
    <w:rsid w:val="00EE5D58"/>
    <w:rsid w:val="00EE7160"/>
    <w:rsid w:val="00EE7FA5"/>
    <w:rsid w:val="00EF1EA4"/>
    <w:rsid w:val="00EF2D79"/>
    <w:rsid w:val="00EF6CB5"/>
    <w:rsid w:val="00F0110B"/>
    <w:rsid w:val="00F079A5"/>
    <w:rsid w:val="00F10816"/>
    <w:rsid w:val="00F162B3"/>
    <w:rsid w:val="00F1710F"/>
    <w:rsid w:val="00F17440"/>
    <w:rsid w:val="00F21C40"/>
    <w:rsid w:val="00F26429"/>
    <w:rsid w:val="00F31A67"/>
    <w:rsid w:val="00F32788"/>
    <w:rsid w:val="00F35D38"/>
    <w:rsid w:val="00F37E59"/>
    <w:rsid w:val="00F41DAF"/>
    <w:rsid w:val="00F44689"/>
    <w:rsid w:val="00F64658"/>
    <w:rsid w:val="00F66CBC"/>
    <w:rsid w:val="00F67EE0"/>
    <w:rsid w:val="00F71B55"/>
    <w:rsid w:val="00F71CE2"/>
    <w:rsid w:val="00F83103"/>
    <w:rsid w:val="00F92CB8"/>
    <w:rsid w:val="00F974FE"/>
    <w:rsid w:val="00FA517C"/>
    <w:rsid w:val="00FB32B2"/>
    <w:rsid w:val="00FC773D"/>
    <w:rsid w:val="00FD10FC"/>
    <w:rsid w:val="00FD4789"/>
    <w:rsid w:val="00FD7002"/>
    <w:rsid w:val="00FD7EA9"/>
    <w:rsid w:val="00FE7A6B"/>
    <w:rsid w:val="00FF2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C3A"/>
    <w:pPr>
      <w:spacing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008D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008D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B6C08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ListParagraph">
    <w:name w:val="List Paragraph"/>
    <w:basedOn w:val="Normal"/>
    <w:uiPriority w:val="99"/>
    <w:qFormat/>
    <w:rsid w:val="00173D9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33160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8D05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7013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7013C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4533B8"/>
    <w:pPr>
      <w:autoSpaceDE w:val="0"/>
      <w:autoSpaceDN w:val="0"/>
      <w:adjustRightInd w:val="0"/>
    </w:pPr>
    <w:rPr>
      <w:rFonts w:ascii="Arial" w:hAnsi="Arial"/>
      <w:lang w:eastAsia="en-US"/>
    </w:rPr>
  </w:style>
  <w:style w:type="paragraph" w:styleId="BodyText">
    <w:name w:val="Body Text"/>
    <w:basedOn w:val="Normal"/>
    <w:link w:val="BodyTextChar"/>
    <w:uiPriority w:val="99"/>
    <w:rsid w:val="005171E1"/>
    <w:pPr>
      <w:spacing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171E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5171E1"/>
    <w:pPr>
      <w:widowControl w:val="0"/>
      <w:snapToGrid w:val="0"/>
    </w:pPr>
    <w:rPr>
      <w:rFonts w:ascii="Times New Roman" w:eastAsia="Times New Roman" w:hAnsi="Times New Roman"/>
      <w:sz w:val="24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5171E1"/>
    <w:rPr>
      <w:rFonts w:ascii="Arial" w:hAnsi="Arial"/>
      <w:sz w:val="22"/>
      <w:lang w:val="ru-RU" w:eastAsia="en-US"/>
    </w:rPr>
  </w:style>
  <w:style w:type="paragraph" w:customStyle="1" w:styleId="10">
    <w:name w:val="Знак Знак Знак1 Знак"/>
    <w:basedOn w:val="Normal"/>
    <w:uiPriority w:val="99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semiHidden/>
    <w:rsid w:val="005171E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171E1"/>
    <w:rPr>
      <w:rFonts w:cs="Times New Roman"/>
    </w:rPr>
  </w:style>
  <w:style w:type="paragraph" w:customStyle="1" w:styleId="2">
    <w:name w:val="Знак2"/>
    <w:basedOn w:val="Normal"/>
    <w:uiPriority w:val="99"/>
    <w:rsid w:val="00CB228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">
    <w:name w:val="Знак21"/>
    <w:basedOn w:val="Normal"/>
    <w:uiPriority w:val="99"/>
    <w:rsid w:val="004C400A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B6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6C08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Normal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1B6C08"/>
    <w:rPr>
      <w:rFonts w:cs="Times New Roman"/>
    </w:rPr>
  </w:style>
  <w:style w:type="paragraph" w:customStyle="1" w:styleId="headertext">
    <w:name w:val="headertext"/>
    <w:basedOn w:val="Normal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uiPriority w:val="99"/>
    <w:qFormat/>
    <w:rsid w:val="00830743"/>
    <w:pPr>
      <w:spacing w:after="200" w:line="240" w:lineRule="auto"/>
    </w:pPr>
    <w:rPr>
      <w:b/>
      <w:bCs/>
      <w:color w:val="4F81BD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semiHidden/>
    <w:rsid w:val="00BE107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E107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963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353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353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354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3546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355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96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96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3527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3528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3538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3541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355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96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3374</TotalTime>
  <Pages>1</Pages>
  <Words>216</Words>
  <Characters>1234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Ведущий консультант2</dc:creator>
  <cp:keywords/>
  <dc:description/>
  <cp:lastModifiedBy>Shagay</cp:lastModifiedBy>
  <cp:revision>377</cp:revision>
  <cp:lastPrinted>2013-12-20T06:03:00Z</cp:lastPrinted>
  <dcterms:created xsi:type="dcterms:W3CDTF">2013-10-21T14:09:00Z</dcterms:created>
  <dcterms:modified xsi:type="dcterms:W3CDTF">2014-04-18T08:07:00Z</dcterms:modified>
</cp:coreProperties>
</file>